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2BCA4" w14:textId="77777777" w:rsidR="00FB6750" w:rsidRPr="00FB6750" w:rsidRDefault="00FB6750" w:rsidP="00FB675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B6750">
        <w:rPr>
          <w:rFonts w:ascii="Times New Roman" w:hAnsi="Times New Roman" w:cs="Times New Roman"/>
          <w:b/>
          <w:sz w:val="24"/>
          <w:szCs w:val="24"/>
        </w:rPr>
        <w:t>ATTACHMENT J.3</w:t>
      </w:r>
    </w:p>
    <w:p w14:paraId="22CFFA5F" w14:textId="77777777" w:rsidR="00363187" w:rsidRPr="00FB6750" w:rsidRDefault="00363187" w:rsidP="00FB6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1FC4D193" w14:textId="77777777" w:rsidR="00241289" w:rsidRPr="00FB6750" w:rsidRDefault="00B5279D" w:rsidP="00FB6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FB6750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14:paraId="5CA8BDAE" w14:textId="2498CCE4" w:rsidR="00DC7206" w:rsidRPr="00FB6750" w:rsidRDefault="00DC7206" w:rsidP="00FB6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FB6750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  <w:r w:rsidR="00FB6750">
        <w:rPr>
          <w:rFonts w:ascii="Times New Roman" w:hAnsi="Times New Roman" w:cs="Times New Roman"/>
          <w:color w:val="0B0B0B"/>
          <w:sz w:val="24"/>
          <w:szCs w:val="24"/>
        </w:rPr>
        <w:t xml:space="preserve"> for</w:t>
      </w:r>
    </w:p>
    <w:p w14:paraId="2F05B4C5" w14:textId="77777777" w:rsidR="00241289" w:rsidRPr="00FB6750" w:rsidRDefault="00DC7206" w:rsidP="00FB6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FB6750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t>____________________</w:t>
      </w:r>
      <w:r w:rsidR="00B5279D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 w:rsidRPr="00FB6750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proofErr w:type="gramStart"/>
      <w:r w:rsidR="00B5279D" w:rsidRPr="00FB6750">
        <w:rPr>
          <w:rFonts w:ascii="Times New Roman" w:hAnsi="Times New Roman" w:cs="Times New Roman"/>
          <w:color w:val="0B0B0B"/>
          <w:sz w:val="24"/>
          <w:szCs w:val="24"/>
        </w:rPr>
        <w:t>entered into</w:t>
      </w:r>
      <w:proofErr w:type="gramEnd"/>
      <w:r w:rsidR="00B5279D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between the Contractor and the Office of Chief Financial Officer of the District of Columbia (“OCFO”)</w:t>
      </w:r>
    </w:p>
    <w:p w14:paraId="08F4AA15" w14:textId="77777777" w:rsidR="00241289" w:rsidRPr="00FB6750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2D2DAA2B" w14:textId="77777777" w:rsidR="00B5279D" w:rsidRPr="00FB6750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4BE5F27C" w14:textId="77777777" w:rsidR="00E21C86" w:rsidRPr="00FB6750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FB6750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FB6750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FB6750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4F946819" w14:textId="77777777" w:rsidR="00E21C86" w:rsidRPr="00FB6750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0B6A53E3" w14:textId="77777777" w:rsidR="00E21C86" w:rsidRPr="00FB6750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FB6750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FB6750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0920E5EA" w14:textId="77777777" w:rsidR="00E21C86" w:rsidRPr="00FB6750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4E20E932" w14:textId="77777777" w:rsidR="00E21C86" w:rsidRPr="00FB6750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FB6750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14:paraId="5F9EFCED" w14:textId="77777777" w:rsidR="00E21C86" w:rsidRPr="00FB6750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14:paraId="715A0129" w14:textId="77777777" w:rsidR="00DC7206" w:rsidRPr="00FB6750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proofErr w:type="gramStart"/>
      <w:r w:rsidRPr="00FB6750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>,</w:t>
      </w:r>
      <w:proofErr w:type="gramEnd"/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I voluntarily accept the duties and obligations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FB6750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FB6750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FB6750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14:paraId="24EB85C5" w14:textId="77777777" w:rsidR="00E21C86" w:rsidRPr="00FB6750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A77A46A" w14:textId="77777777" w:rsidR="00241289" w:rsidRPr="00FB6750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5AEB6C25" w14:textId="77777777" w:rsidR="00241289" w:rsidRPr="00FB6750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4A0A82D" w14:textId="77777777" w:rsidR="00E21C86" w:rsidRPr="00FB6750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FB6750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14:paraId="72608CED" w14:textId="77777777" w:rsidR="00241289" w:rsidRPr="00FB6750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D0B6458" w14:textId="77777777" w:rsidR="00DC7206" w:rsidRPr="00FB6750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FB6750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FB6750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14:paraId="391574BD" w14:textId="77777777" w:rsidR="00241289" w:rsidRPr="00FB6750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072C3860" w14:textId="77777777" w:rsidR="004553BD" w:rsidRPr="00FB6750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FB6750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FB6750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467B79D1" w14:textId="77777777" w:rsidR="00E21C86" w:rsidRPr="00FB6750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FB6750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09FD1095" w14:textId="77777777" w:rsidR="00E21C86" w:rsidRPr="00FB6750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FB6750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14:paraId="4C71ECCF" w14:textId="77777777" w:rsidR="00DC7206" w:rsidRPr="00FB6750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4996A262" w14:textId="77777777" w:rsidR="00DC7206" w:rsidRPr="00FB6750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FB6750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FB6750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32E053A2" w14:textId="77777777" w:rsidR="004553BD" w:rsidRPr="00FB6750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62F53302" w14:textId="77777777" w:rsidR="004553BD" w:rsidRPr="00FB6750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73B2C6AA" w14:textId="77777777" w:rsidR="002E33F4" w:rsidRPr="00FB6750" w:rsidRDefault="002E33F4" w:rsidP="00DC7206">
      <w:pPr>
        <w:rPr>
          <w:rFonts w:ascii="Times New Roman" w:hAnsi="Times New Roman" w:cs="Times New Roman"/>
          <w:sz w:val="24"/>
          <w:szCs w:val="24"/>
        </w:rPr>
      </w:pPr>
    </w:p>
    <w:p w14:paraId="2C7C5A06" w14:textId="77777777"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51598382">
    <w:abstractNumId w:val="5"/>
  </w:num>
  <w:num w:numId="2" w16cid:durableId="632177795">
    <w:abstractNumId w:val="4"/>
  </w:num>
  <w:num w:numId="3" w16cid:durableId="949360032">
    <w:abstractNumId w:val="0"/>
  </w:num>
  <w:num w:numId="4" w16cid:durableId="1261530135">
    <w:abstractNumId w:val="3"/>
  </w:num>
  <w:num w:numId="5" w16cid:durableId="1300307505">
    <w:abstractNumId w:val="1"/>
  </w:num>
  <w:num w:numId="6" w16cid:durableId="1474711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768"/>
    <w:rsid w:val="000A6C4B"/>
    <w:rsid w:val="000F7761"/>
    <w:rsid w:val="0013133D"/>
    <w:rsid w:val="00241289"/>
    <w:rsid w:val="002E33F4"/>
    <w:rsid w:val="00363187"/>
    <w:rsid w:val="004553BD"/>
    <w:rsid w:val="00692A44"/>
    <w:rsid w:val="00713C09"/>
    <w:rsid w:val="009D2FD2"/>
    <w:rsid w:val="00AD65B9"/>
    <w:rsid w:val="00B5279D"/>
    <w:rsid w:val="00B8643F"/>
    <w:rsid w:val="00BB4768"/>
    <w:rsid w:val="00CE100F"/>
    <w:rsid w:val="00DC7206"/>
    <w:rsid w:val="00E21C86"/>
    <w:rsid w:val="00E266FE"/>
    <w:rsid w:val="00E87B96"/>
    <w:rsid w:val="00FA2777"/>
    <w:rsid w:val="00FB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6BB3A"/>
  <w15:docId w15:val="{9E2CE35D-9270-498B-B837-2E5BAE57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3\FY23%20Templates\2.%20Solicitation\FTI%20Confidentiality-NDA%20for%20Employees%203-7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42A8-3BE0-47C1-BEA8-F4E19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FTI Confidentiality-NDA for Employees 3-7-13</Template>
  <TotalTime>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Simpson, Andrea</dc:creator>
  <cp:lastModifiedBy>Simpson, Andrea (OCFO)</cp:lastModifiedBy>
  <cp:revision>2</cp:revision>
  <dcterms:created xsi:type="dcterms:W3CDTF">2023-08-16T13:49:00Z</dcterms:created>
  <dcterms:modified xsi:type="dcterms:W3CDTF">2023-08-16T14:01:00Z</dcterms:modified>
</cp:coreProperties>
</file>